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3496F06" w14:textId="77777777" w:rsidR="005207CC" w:rsidRDefault="005207CC" w:rsidP="005207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Robert JOHNSON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33513B1" w14:textId="77777777" w:rsidR="005207CC" w:rsidRDefault="005207CC" w:rsidP="005207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Beverley, East Riding of Yorkshire. Weaver.</w:t>
      </w:r>
    </w:p>
    <w:p w14:paraId="66415753" w14:textId="77777777" w:rsidR="005207CC" w:rsidRDefault="005207CC" w:rsidP="005207CC">
      <w:pPr>
        <w:pStyle w:val="NoSpacing"/>
        <w:rPr>
          <w:rFonts w:cs="Times New Roman"/>
          <w:szCs w:val="24"/>
        </w:rPr>
      </w:pPr>
    </w:p>
    <w:p w14:paraId="73BFE5D0" w14:textId="77777777" w:rsidR="005207CC" w:rsidRDefault="005207CC" w:rsidP="005207CC">
      <w:pPr>
        <w:pStyle w:val="NoSpacing"/>
        <w:rPr>
          <w:rFonts w:cs="Times New Roman"/>
          <w:szCs w:val="24"/>
        </w:rPr>
      </w:pPr>
    </w:p>
    <w:p w14:paraId="23E05486" w14:textId="77777777" w:rsidR="005207CC" w:rsidRDefault="005207CC" w:rsidP="005207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Ralph Same, Abbot of Meaux(q.v.), brought a plaint of debt against </w:t>
      </w:r>
      <w:proofErr w:type="gramStart"/>
      <w:r>
        <w:rPr>
          <w:rFonts w:cs="Times New Roman"/>
          <w:szCs w:val="24"/>
        </w:rPr>
        <w:t>him</w:t>
      </w:r>
      <w:proofErr w:type="gramEnd"/>
    </w:p>
    <w:p w14:paraId="70176B2C" w14:textId="77777777" w:rsidR="005207CC" w:rsidRDefault="005207CC" w:rsidP="005207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and four others.</w:t>
      </w:r>
    </w:p>
    <w:p w14:paraId="4D7776A9" w14:textId="77777777" w:rsidR="005207CC" w:rsidRDefault="005207CC" w:rsidP="005207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7B101F03" w14:textId="77777777" w:rsidR="005207CC" w:rsidRDefault="005207CC" w:rsidP="005207CC">
      <w:pPr>
        <w:pStyle w:val="NoSpacing"/>
        <w:rPr>
          <w:rFonts w:cs="Times New Roman"/>
          <w:szCs w:val="24"/>
        </w:rPr>
      </w:pPr>
    </w:p>
    <w:p w14:paraId="3482AC54" w14:textId="77777777" w:rsidR="005207CC" w:rsidRDefault="005207CC" w:rsidP="005207CC">
      <w:pPr>
        <w:pStyle w:val="NoSpacing"/>
        <w:rPr>
          <w:rFonts w:cs="Times New Roman"/>
          <w:szCs w:val="24"/>
        </w:rPr>
      </w:pPr>
    </w:p>
    <w:p w14:paraId="1419DE45" w14:textId="77777777" w:rsidR="005207CC" w:rsidRDefault="005207CC" w:rsidP="005207CC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4 April 2024</w:t>
      </w:r>
    </w:p>
    <w:p w14:paraId="7A3AE31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A6BCA2" w14:textId="77777777" w:rsidR="005207CC" w:rsidRDefault="005207CC" w:rsidP="009139A6">
      <w:r>
        <w:separator/>
      </w:r>
    </w:p>
  </w:endnote>
  <w:endnote w:type="continuationSeparator" w:id="0">
    <w:p w14:paraId="2D35FBA9" w14:textId="77777777" w:rsidR="005207CC" w:rsidRDefault="005207C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91B48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8B12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3F708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3606EF" w14:textId="77777777" w:rsidR="005207CC" w:rsidRDefault="005207CC" w:rsidP="009139A6">
      <w:r>
        <w:separator/>
      </w:r>
    </w:p>
  </w:footnote>
  <w:footnote w:type="continuationSeparator" w:id="0">
    <w:p w14:paraId="5775F41D" w14:textId="77777777" w:rsidR="005207CC" w:rsidRDefault="005207C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289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CB34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352AF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7CC"/>
    <w:rsid w:val="000666E0"/>
    <w:rsid w:val="002510B7"/>
    <w:rsid w:val="00270799"/>
    <w:rsid w:val="005207CC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2CD2C8"/>
  <w15:chartTrackingRefBased/>
  <w15:docId w15:val="{E791C1B0-C2EE-4363-8FE6-B777B26A29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207C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287</Characters>
  <Application>Microsoft Office Word</Application>
  <DocSecurity>0</DocSecurity>
  <Lines>2</Lines>
  <Paragraphs>1</Paragraphs>
  <ScaleCrop>false</ScaleCrop>
  <Company/>
  <LinksUpToDate>false</LinksUpToDate>
  <CharactersWithSpaces>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2024-05-10T16:51:00Z</dcterms:created>
  <dcterms:modified xsi:type="dcterms:W3CDTF">2024-05-10T16:51:00Z</dcterms:modified>
</cp:coreProperties>
</file>